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4D3B8" w14:textId="7C857FA9" w:rsidR="00DE7E15" w:rsidRPr="00CE3A40" w:rsidRDefault="00090BBD">
      <w:pPr>
        <w:spacing w:after="0" w:line="259" w:lineRule="auto"/>
        <w:ind w:left="65" w:firstLine="0"/>
        <w:jc w:val="center"/>
        <w:rPr>
          <w:sz w:val="14"/>
        </w:rPr>
      </w:pPr>
      <w:r>
        <w:rPr>
          <w:sz w:val="14"/>
        </w:rPr>
        <w:t>-</w:t>
      </w:r>
      <w:r w:rsidR="00CF6275">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701AF915" w14:textId="2B7082EF" w:rsidR="00DE7E15" w:rsidRDefault="00F359B2">
      <w:pPr>
        <w:spacing w:after="0" w:line="259" w:lineRule="auto"/>
        <w:ind w:left="4" w:firstLine="0"/>
        <w:jc w:val="center"/>
        <w:rPr>
          <w:sz w:val="32"/>
        </w:rPr>
      </w:pPr>
      <w:r>
        <w:rPr>
          <w:sz w:val="32"/>
        </w:rPr>
        <w:t>WL204 Fabrication GMAW</w:t>
      </w:r>
    </w:p>
    <w:p w14:paraId="4FC8D422" w14:textId="70DAFED0" w:rsidR="00090BBD" w:rsidRDefault="00BD6FD4">
      <w:pPr>
        <w:spacing w:after="0" w:line="259" w:lineRule="auto"/>
        <w:ind w:left="4" w:firstLine="0"/>
        <w:jc w:val="center"/>
      </w:pPr>
      <w:r>
        <w:rPr>
          <w:sz w:val="32"/>
        </w:rPr>
        <w:t>Lab Class: 2</w:t>
      </w:r>
      <w:r w:rsidR="00CF6765">
        <w:rPr>
          <w:sz w:val="32"/>
        </w:rPr>
        <w:t xml:space="preserve">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263F5C">
      <w:pPr>
        <w:spacing w:after="0" w:line="240" w:lineRule="auto"/>
        <w:ind w:left="0" w:firstLine="0"/>
      </w:pPr>
      <w:r>
        <w:rPr>
          <w:b/>
        </w:rPr>
        <w:t>Course Description</w:t>
      </w:r>
      <w:r>
        <w:t>:</w:t>
      </w:r>
      <w:r>
        <w:rPr>
          <w:b/>
        </w:rPr>
        <w:t xml:space="preserve"> </w:t>
      </w:r>
    </w:p>
    <w:p w14:paraId="4794F852" w14:textId="77777777" w:rsidR="00F359B2" w:rsidRPr="00F359B2" w:rsidRDefault="00F359B2" w:rsidP="00F359B2">
      <w:pPr>
        <w:spacing w:after="0" w:line="240" w:lineRule="auto"/>
        <w:rPr>
          <w:szCs w:val="24"/>
        </w:rPr>
      </w:pPr>
      <w:r w:rsidRPr="00F359B2">
        <w:rPr>
          <w:szCs w:val="24"/>
        </w:rPr>
        <w:t>Course offers the student the opportunity to develop skills and proper attitudes in welding safety and the gas metal arc welding process using fabrication skills to produce a product with skills learned in wl201. Instruction includes fundamental types of equipment and the basic theory and practice of metal transfer emphasis will be placed on fabrication skills. Prerequisite: WL201</w:t>
      </w:r>
      <w:r w:rsidRPr="00F359B2">
        <w:rPr>
          <w:b/>
          <w:szCs w:val="24"/>
        </w:rPr>
        <w:t xml:space="preserve">  </w:t>
      </w:r>
    </w:p>
    <w:p w14:paraId="76513A6E" w14:textId="481062A2" w:rsidR="00DE7E15" w:rsidRDefault="00CF6275" w:rsidP="00263F5C">
      <w:pPr>
        <w:tabs>
          <w:tab w:val="center" w:pos="2160"/>
        </w:tabs>
        <w:spacing w:after="0" w:line="240" w:lineRule="auto"/>
        <w:ind w:left="-15" w:firstLine="0"/>
      </w:pPr>
      <w:r>
        <w:rPr>
          <w:b/>
        </w:rPr>
        <w:t>Class Schedule</w:t>
      </w:r>
      <w:r>
        <w:t>:</w:t>
      </w:r>
    </w:p>
    <w:p w14:paraId="7765430A" w14:textId="1A0F8867" w:rsidR="00DE7E15" w:rsidRDefault="00CD3D2E" w:rsidP="00263F5C">
      <w:pPr>
        <w:jc w:val="both"/>
      </w:pPr>
      <w:r>
        <w:t>8 Week course numbered</w:t>
      </w:r>
      <w:r w:rsidR="00A029B0">
        <w:t>:</w:t>
      </w:r>
      <w:r>
        <w:t xml:space="preserve"> Week 1, Week 2, Week 3, etc.</w:t>
      </w:r>
      <w:r w:rsidR="00A029B0">
        <w:t xml:space="preserve">  It is the student’s</w:t>
      </w:r>
      <w:r w:rsidR="0061739D">
        <w:t xml:space="preserve"> </w:t>
      </w:r>
      <w:r w:rsidR="00A029B0">
        <w:t>responsibility to know when the course starts and to track the weeks on the calendar accordingly.</w:t>
      </w:r>
      <w:r w:rsidR="00263F5C">
        <w:t xml:space="preserve">  </w:t>
      </w:r>
      <w:r w:rsidR="00CF6275">
        <w:t xml:space="preserve">Lessons and activities are asynchronous and divided out by week according to the schedule </w:t>
      </w:r>
      <w:r w:rsidR="00620661">
        <w:t xml:space="preserve">located </w:t>
      </w:r>
      <w:r w:rsidR="00CC4E12">
        <w:t>at the end of this syllabus</w:t>
      </w:r>
      <w:r w:rsidR="00CF6275">
        <w:t xml:space="preserve">. </w:t>
      </w:r>
    </w:p>
    <w:p w14:paraId="02C9C348" w14:textId="493FF6E6" w:rsidR="00DE7E15" w:rsidRPr="00C43267" w:rsidRDefault="00DE7E15">
      <w:pPr>
        <w:spacing w:after="0" w:line="259" w:lineRule="auto"/>
        <w:ind w:left="0" w:firstLine="0"/>
        <w:rPr>
          <w:sz w:val="20"/>
          <w:szCs w:val="20"/>
        </w:rPr>
      </w:pPr>
    </w:p>
    <w:p w14:paraId="11556352" w14:textId="0FEB7A0E" w:rsidR="00DE7E15" w:rsidRDefault="00CF6275" w:rsidP="00BE78AB">
      <w:pPr>
        <w:tabs>
          <w:tab w:val="center" w:pos="2160"/>
        </w:tabs>
        <w:spacing w:after="0" w:line="240" w:lineRule="auto"/>
      </w:pPr>
      <w:r>
        <w:rPr>
          <w:b/>
        </w:rPr>
        <w:t>Course texts</w:t>
      </w:r>
      <w:r>
        <w:t>:</w:t>
      </w:r>
    </w:p>
    <w:p w14:paraId="13D0032E" w14:textId="3567455B" w:rsidR="00DE7E15" w:rsidRDefault="00263F5C" w:rsidP="00B23459">
      <w:pPr>
        <w:spacing w:after="120" w:line="247" w:lineRule="auto"/>
        <w:ind w:left="0" w:hanging="14"/>
        <w:jc w:val="both"/>
      </w:pPr>
      <w:r>
        <w:t xml:space="preserve">The student will need to </w:t>
      </w:r>
      <w:r w:rsidR="005D1572">
        <w:t xml:space="preserve">purchase </w:t>
      </w:r>
      <w:r w:rsidR="00E1777A">
        <w:t xml:space="preserve">the text </w:t>
      </w:r>
      <w:r w:rsidR="005C6332">
        <w:t xml:space="preserve">and </w:t>
      </w:r>
      <w:r w:rsidR="005D1572">
        <w:t xml:space="preserve">access the required </w:t>
      </w:r>
      <w:r w:rsidR="00E1777A">
        <w:t xml:space="preserve">reading </w:t>
      </w:r>
      <w:r>
        <w:t xml:space="preserve">before the course begins.  </w:t>
      </w:r>
    </w:p>
    <w:p w14:paraId="396AA305" w14:textId="527D4942" w:rsidR="00C43267" w:rsidRDefault="000D4DCA" w:rsidP="00BD6FD4">
      <w:pPr>
        <w:spacing w:after="240" w:line="247" w:lineRule="auto"/>
        <w:ind w:left="14" w:hanging="14"/>
        <w:jc w:val="both"/>
        <w:rPr>
          <w:rFonts w:ascii="Arial" w:hAnsi="Arial" w:cs="Arial"/>
          <w:color w:val="333333"/>
          <w:sz w:val="20"/>
          <w:szCs w:val="20"/>
        </w:rPr>
      </w:pPr>
      <w:r>
        <w:t xml:space="preserve">The primary text for this course is </w:t>
      </w:r>
      <w:r w:rsidR="00BD6FD4">
        <w:rPr>
          <w:sz w:val="28"/>
          <w:szCs w:val="28"/>
        </w:rPr>
        <w:t xml:space="preserve">Moniz, B.J. and R.T. Miller, </w:t>
      </w:r>
      <w:r w:rsidR="00BD6FD4">
        <w:rPr>
          <w:i/>
          <w:sz w:val="28"/>
          <w:szCs w:val="28"/>
        </w:rPr>
        <w:t xml:space="preserve">Welding Skills w/CD, </w:t>
      </w:r>
      <w:r w:rsidR="00BD6FD4">
        <w:rPr>
          <w:sz w:val="28"/>
          <w:szCs w:val="28"/>
        </w:rPr>
        <w:t>5</w:t>
      </w:r>
      <w:r w:rsidR="00BD6FD4">
        <w:rPr>
          <w:sz w:val="28"/>
          <w:szCs w:val="28"/>
          <w:vertAlign w:val="superscript"/>
        </w:rPr>
        <w:t>th</w:t>
      </w:r>
      <w:r w:rsidR="00BD6FD4">
        <w:rPr>
          <w:sz w:val="28"/>
          <w:szCs w:val="28"/>
        </w:rPr>
        <w:t xml:space="preserve"> Edition.  ISBN: 978-0-8269-2992-1</w:t>
      </w:r>
    </w:p>
    <w:p w14:paraId="70DB509F" w14:textId="19CA92CC" w:rsidR="00DE7E15" w:rsidRDefault="00CF6275" w:rsidP="005D1572">
      <w:pPr>
        <w:spacing w:before="240" w:after="0" w:line="240" w:lineRule="auto"/>
        <w:ind w:left="-5"/>
      </w:pPr>
      <w:bookmarkStart w:id="0" w:name="_Hlk20132919"/>
      <w:r>
        <w:rPr>
          <w:b/>
        </w:rPr>
        <w:t>Instructional Methods</w:t>
      </w:r>
      <w:r>
        <w:t>:</w:t>
      </w:r>
    </w:p>
    <w:bookmarkEnd w:id="0"/>
    <w:p w14:paraId="37EFE113" w14:textId="77777777" w:rsidR="00BD6FD4" w:rsidRDefault="00BD6FD4" w:rsidP="00EC2253">
      <w:pPr>
        <w:spacing w:before="240" w:after="0" w:line="240" w:lineRule="auto"/>
        <w:ind w:left="-5"/>
        <w:rPr>
          <w:b/>
          <w:color w:val="231F20"/>
          <w:sz w:val="28"/>
          <w:szCs w:val="28"/>
        </w:rPr>
      </w:pPr>
      <w:r>
        <w:rPr>
          <w:color w:val="231F20"/>
          <w:sz w:val="28"/>
          <w:szCs w:val="28"/>
        </w:rPr>
        <w:t>A variety of instruction methods will be employed during this course including lab exercises, demonstrations and lectures.</w:t>
      </w:r>
      <w:r>
        <w:rPr>
          <w:b/>
          <w:color w:val="231F20"/>
          <w:sz w:val="28"/>
          <w:szCs w:val="28"/>
        </w:rPr>
        <w:t xml:space="preserve"> </w:t>
      </w:r>
    </w:p>
    <w:p w14:paraId="340A8087" w14:textId="089A6C4C" w:rsidR="00DE7E15" w:rsidRDefault="00CF6275" w:rsidP="00EC2253">
      <w:pPr>
        <w:spacing w:before="240" w:after="0" w:line="240" w:lineRule="auto"/>
        <w:ind w:left="-5"/>
      </w:pPr>
      <w:r>
        <w:rPr>
          <w:b/>
        </w:rPr>
        <w:t>Course Objectives</w:t>
      </w:r>
      <w:r>
        <w:t xml:space="preserve">:  </w:t>
      </w:r>
    </w:p>
    <w:p w14:paraId="3FB599E7" w14:textId="0B0171F5" w:rsidR="0022764A" w:rsidRPr="00F359B2" w:rsidRDefault="00F359B2" w:rsidP="00F359B2">
      <w:pPr>
        <w:pStyle w:val="ListParagraph"/>
        <w:spacing w:before="240" w:after="0" w:line="264" w:lineRule="auto"/>
        <w:ind w:left="0" w:firstLine="0"/>
        <w:contextualSpacing w:val="0"/>
        <w:rPr>
          <w:b/>
          <w:szCs w:val="24"/>
        </w:rPr>
      </w:pPr>
      <w:r w:rsidRPr="00F359B2">
        <w:rPr>
          <w:color w:val="231F20"/>
          <w:szCs w:val="24"/>
        </w:rPr>
        <w:t>The student will exhibit expertise in various welding positions on a chosen fabrication project; describe safety rules and equipment use; and describe the effects of welding parameters in G.M.A.W and FCAW.  The student will weld various joint designs on a fabrication project; diagnose welding problems and perform visual inspections.</w:t>
      </w:r>
      <w:r w:rsidRPr="00F359B2">
        <w:rPr>
          <w:b/>
          <w:color w:val="231F20"/>
          <w:szCs w:val="24"/>
        </w:rPr>
        <w:t xml:space="preserve">  </w:t>
      </w:r>
    </w:p>
    <w:p w14:paraId="517D7B00" w14:textId="77777777" w:rsidR="00F359B2" w:rsidRDefault="00F359B2" w:rsidP="00BE78AB">
      <w:pPr>
        <w:pStyle w:val="ListParagraph"/>
        <w:spacing w:before="240" w:after="0" w:line="264" w:lineRule="auto"/>
        <w:ind w:left="0" w:firstLine="0"/>
        <w:contextualSpacing w:val="0"/>
        <w:jc w:val="center"/>
        <w:rPr>
          <w:b/>
        </w:rPr>
      </w:pPr>
    </w:p>
    <w:p w14:paraId="55E49547" w14:textId="77777777" w:rsidR="00F359B2" w:rsidRDefault="00F359B2" w:rsidP="00BE78AB">
      <w:pPr>
        <w:pStyle w:val="ListParagraph"/>
        <w:spacing w:before="240" w:after="0" w:line="264" w:lineRule="auto"/>
        <w:ind w:left="0" w:firstLine="0"/>
        <w:contextualSpacing w:val="0"/>
        <w:jc w:val="center"/>
        <w:rPr>
          <w:b/>
        </w:rPr>
      </w:pPr>
    </w:p>
    <w:p w14:paraId="3D3F9C4F" w14:textId="77777777" w:rsidR="00F359B2" w:rsidRDefault="00F359B2" w:rsidP="00BE78AB">
      <w:pPr>
        <w:pStyle w:val="ListParagraph"/>
        <w:spacing w:before="240" w:after="0" w:line="264" w:lineRule="auto"/>
        <w:ind w:left="0" w:firstLine="0"/>
        <w:contextualSpacing w:val="0"/>
        <w:jc w:val="center"/>
        <w:rPr>
          <w:b/>
        </w:rPr>
      </w:pPr>
    </w:p>
    <w:p w14:paraId="4C5C6288" w14:textId="77777777" w:rsidR="00F359B2" w:rsidRDefault="00F359B2" w:rsidP="00BE78AB">
      <w:pPr>
        <w:pStyle w:val="ListParagraph"/>
        <w:spacing w:before="240" w:after="0" w:line="264" w:lineRule="auto"/>
        <w:ind w:left="0" w:firstLine="0"/>
        <w:contextualSpacing w:val="0"/>
        <w:jc w:val="center"/>
        <w:rPr>
          <w:b/>
        </w:rPr>
      </w:pPr>
    </w:p>
    <w:p w14:paraId="17F695EF" w14:textId="77777777" w:rsidR="00BE78AB" w:rsidRDefault="00670229" w:rsidP="00BE78AB">
      <w:pPr>
        <w:pStyle w:val="ListParagraph"/>
        <w:spacing w:before="240" w:after="0" w:line="264" w:lineRule="auto"/>
        <w:ind w:left="0" w:firstLine="0"/>
        <w:contextualSpacing w:val="0"/>
        <w:jc w:val="center"/>
        <w:rPr>
          <w:b/>
        </w:rPr>
      </w:pPr>
      <w:r w:rsidRPr="00670229">
        <w:rPr>
          <w:b/>
        </w:rPr>
        <w:lastRenderedPageBreak/>
        <w:t>ASSIGNMENTS AND GRADING</w:t>
      </w:r>
    </w:p>
    <w:p w14:paraId="4A76990B" w14:textId="69E2B39C" w:rsidR="00FD6F78" w:rsidRDefault="00FD6F78" w:rsidP="00BE78AB">
      <w:pPr>
        <w:pStyle w:val="ListParagraph"/>
        <w:spacing w:before="240" w:after="0" w:line="264" w:lineRule="auto"/>
        <w:ind w:left="0" w:firstLine="0"/>
        <w:contextualSpacing w:val="0"/>
      </w:pPr>
      <w:r w:rsidRPr="004A6FB2">
        <w:rPr>
          <w:b/>
        </w:rPr>
        <w:t>Exams:</w:t>
      </w:r>
      <w:r>
        <w:t xml:space="preserve"> </w:t>
      </w:r>
    </w:p>
    <w:p w14:paraId="42DA0EEA" w14:textId="68CE3072" w:rsidR="00FD6F78" w:rsidRDefault="00FD6F78" w:rsidP="008E596C">
      <w:pPr>
        <w:spacing w:line="276" w:lineRule="auto"/>
        <w:ind w:left="0" w:hanging="14"/>
        <w:jc w:val="both"/>
      </w:pPr>
      <w:r>
        <w:t xml:space="preserve">There will be 2 exams during the 8-week term – the midterm in Week 4 and the final in Week 8.  </w:t>
      </w:r>
      <w:r w:rsidR="00BE78AB">
        <w:t xml:space="preserve">Both exams will be skill based welding skill exams. One week 4 will consist of a 3g structural bend test. Week 8 the final exam will consist of a 3g+4g AWS structural test with option to certify. </w:t>
      </w:r>
    </w:p>
    <w:p w14:paraId="3E5F57E3" w14:textId="6130FDF1" w:rsidR="00FD6F78" w:rsidRDefault="00FD6F78" w:rsidP="008E596C">
      <w:pPr>
        <w:spacing w:after="0" w:line="276" w:lineRule="auto"/>
        <w:ind w:left="0" w:firstLine="0"/>
        <w:jc w:val="both"/>
        <w:rPr>
          <w:b/>
          <w:sz w:val="14"/>
          <w:szCs w:val="12"/>
        </w:rPr>
      </w:pPr>
    </w:p>
    <w:p w14:paraId="2FBF5858" w14:textId="77777777" w:rsidR="00A95BC6" w:rsidRDefault="00A95BC6" w:rsidP="00BE78AB">
      <w:pPr>
        <w:ind w:left="0" w:firstLine="0"/>
      </w:pPr>
      <w:bookmarkStart w:id="1" w:name="_Hlk20132981"/>
      <w:r>
        <w:rPr>
          <w:b/>
        </w:rPr>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3F274794" w14:textId="77777777" w:rsidR="001C29D6" w:rsidRDefault="001C29D6" w:rsidP="001C29D6">
      <w:pPr>
        <w:rPr>
          <w:sz w:val="28"/>
          <w:szCs w:val="28"/>
        </w:rPr>
      </w:pPr>
      <w:r>
        <w:rPr>
          <w:sz w:val="28"/>
          <w:szCs w:val="28"/>
        </w:rPr>
        <w:t xml:space="preserve">All work is due on the date noted on the course outline.  Work not received during class on the date due will not be accepted. </w:t>
      </w:r>
    </w:p>
    <w:p w14:paraId="60F1DD05" w14:textId="77777777" w:rsidR="001C29D6" w:rsidRDefault="001C29D6" w:rsidP="001C29D6">
      <w:pPr>
        <w:rPr>
          <w:sz w:val="28"/>
          <w:szCs w:val="28"/>
        </w:rPr>
      </w:pPr>
      <w:r>
        <w:rPr>
          <w:sz w:val="28"/>
          <w:szCs w:val="28"/>
        </w:rPr>
        <w:t xml:space="preserve">Deadlines may be extended at the instructor’s discretion if extenuating circumstances are communicated </w:t>
      </w:r>
      <w:r>
        <w:rPr>
          <w:sz w:val="28"/>
          <w:szCs w:val="28"/>
          <w:u w:val="single"/>
        </w:rPr>
        <w:t>before the deadline expires</w:t>
      </w:r>
      <w:r>
        <w:rPr>
          <w:sz w:val="28"/>
          <w:szCs w:val="28"/>
        </w:rPr>
        <w:t xml:space="preserve"> and supporting documentation is provided if available.</w:t>
      </w:r>
    </w:p>
    <w:p w14:paraId="1B4E8E8C" w14:textId="3BA8979D" w:rsidR="00A95BC6" w:rsidRDefault="00A95BC6">
      <w:pPr>
        <w:ind w:left="-5"/>
      </w:pPr>
    </w:p>
    <w:p w14:paraId="5816DD1A" w14:textId="7702CC8A" w:rsidR="00DE7E15" w:rsidRPr="00A80F30" w:rsidRDefault="00DE7E15">
      <w:pPr>
        <w:spacing w:after="0" w:line="259" w:lineRule="auto"/>
        <w:ind w:left="0" w:firstLine="0"/>
        <w:rPr>
          <w:sz w:val="16"/>
        </w:rPr>
      </w:pPr>
    </w:p>
    <w:p w14:paraId="0F3CE176"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2DA22E7B"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41DDEA84"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97AAEE1"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293E146"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2E363E3B"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1FE2463"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057F3CB7" w14:textId="34D88214"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sidRPr="00683365">
        <w:rPr>
          <w:rFonts w:ascii="&amp;quot" w:hAnsi="&amp;quot" w:cs="Calibri"/>
          <w:b/>
          <w:bCs/>
          <w:color w:val="000000"/>
        </w:rPr>
        <w:lastRenderedPageBreak/>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after="0" w:line="256" w:lineRule="auto"/>
              <w:ind w:left="90" w:right="90" w:firstLine="0"/>
              <w:jc w:val="center"/>
              <w:rPr>
                <w:rFonts w:ascii="&amp;quot" w:hAnsi="&amp;quot"/>
                <w:szCs w:val="24"/>
              </w:rPr>
            </w:pPr>
            <w:r w:rsidRPr="00683365">
              <w:rPr>
                <w:rFonts w:ascii="&amp;quot" w:hAnsi="&amp;quot"/>
                <w:b/>
                <w:bCs/>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Rubric</w:t>
            </w:r>
          </w:p>
        </w:tc>
      </w:tr>
      <w:tr w:rsidR="00683365" w:rsidRPr="00683365"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373B5DFB" w:rsidR="00683365" w:rsidRPr="00683365" w:rsidRDefault="00BE78AB" w:rsidP="00683365">
            <w:pPr>
              <w:spacing w:after="0" w:line="256" w:lineRule="auto"/>
              <w:ind w:left="82" w:firstLine="0"/>
              <w:rPr>
                <w:rFonts w:ascii="&amp;quot" w:hAnsi="&amp;quot"/>
                <w:szCs w:val="24"/>
              </w:rPr>
            </w:pPr>
            <w:r>
              <w:rPr>
                <w:rFonts w:ascii="&amp;quot" w:hAnsi="&amp;quot"/>
                <w:szCs w:val="24"/>
              </w:rPr>
              <w:t xml:space="preserve">Quizzes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050FD661" w:rsidR="00683365" w:rsidRPr="00683365" w:rsidRDefault="001C29D6" w:rsidP="00683365">
            <w:pPr>
              <w:spacing w:after="0" w:line="256" w:lineRule="auto"/>
              <w:ind w:left="9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4AA561BE"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Questions will be either Multiple Choice and/or True/False.</w:t>
            </w:r>
          </w:p>
        </w:tc>
      </w:tr>
      <w:tr w:rsidR="00683365" w:rsidRPr="00683365"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05736E57" w:rsidR="00683365" w:rsidRPr="00683365" w:rsidRDefault="00683365" w:rsidP="00683365">
            <w:pPr>
              <w:spacing w:after="0" w:line="256" w:lineRule="auto"/>
              <w:ind w:left="82" w:firstLine="0"/>
              <w:rPr>
                <w:rFonts w:ascii="&amp;quot" w:hAnsi="&amp;quot"/>
                <w:szCs w:val="24"/>
              </w:rPr>
            </w:pPr>
            <w:r w:rsidRPr="00683365">
              <w:rPr>
                <w:rFonts w:ascii="&amp;quot" w:hAnsi="&amp;quot"/>
                <w:szCs w:val="24"/>
              </w:rPr>
              <w:t>Midterm Exam</w:t>
            </w:r>
            <w:r w:rsidR="00880215">
              <w:rPr>
                <w:rFonts w:ascii="&amp;quot" w:hAnsi="&amp;quot"/>
                <w:szCs w:val="24"/>
              </w:rPr>
              <w:t>/final</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7371AF13"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77D41CBC" w14:textId="77777777" w:rsidR="00683365" w:rsidRPr="00683365" w:rsidRDefault="00683365" w:rsidP="00683365">
            <w:pPr>
              <w:spacing w:after="0" w:line="240" w:lineRule="auto"/>
              <w:ind w:left="0" w:firstLine="0"/>
              <w:rPr>
                <w:rFonts w:ascii="&amp;quot" w:hAnsi="&amp;quot"/>
                <w:szCs w:val="24"/>
              </w:rPr>
            </w:pPr>
          </w:p>
        </w:tc>
      </w:tr>
      <w:tr w:rsidR="00683365" w:rsidRPr="00683365" w14:paraId="0CD33AC3"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565DA028" w:rsidR="00683365" w:rsidRPr="00683365" w:rsidRDefault="00880215" w:rsidP="00683365">
            <w:pPr>
              <w:spacing w:after="0" w:line="256" w:lineRule="auto"/>
              <w:ind w:left="82" w:firstLine="0"/>
              <w:rPr>
                <w:rFonts w:ascii="&amp;quot" w:hAnsi="&amp;quot"/>
                <w:szCs w:val="24"/>
              </w:rPr>
            </w:pPr>
            <w:r>
              <w:rPr>
                <w:rFonts w:ascii="&amp;quot" w:hAnsi="&amp;quot"/>
                <w:szCs w:val="24"/>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0A4E1F89"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10B863A4" w14:textId="77777777" w:rsidR="00683365" w:rsidRPr="00683365" w:rsidRDefault="00683365" w:rsidP="00683365">
            <w:pPr>
              <w:spacing w:after="0" w:line="240" w:lineRule="auto"/>
              <w:ind w:left="0" w:firstLine="0"/>
              <w:rPr>
                <w:rFonts w:ascii="&amp;quot" w:hAnsi="&amp;quot"/>
                <w:szCs w:val="24"/>
              </w:rPr>
            </w:pPr>
          </w:p>
        </w:tc>
      </w:tr>
      <w:tr w:rsidR="00683365" w:rsidRPr="00683365"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43F0B192" w:rsidR="00683365" w:rsidRPr="00683365" w:rsidRDefault="00BE78AB" w:rsidP="00BE78AB">
            <w:pPr>
              <w:spacing w:after="0" w:line="256" w:lineRule="auto"/>
              <w:ind w:left="82" w:firstLine="0"/>
              <w:rPr>
                <w:rFonts w:ascii="&amp;quot" w:hAnsi="&amp;quot"/>
                <w:szCs w:val="24"/>
              </w:rPr>
            </w:pPr>
            <w:r>
              <w:rPr>
                <w:rFonts w:ascii="&amp;quot" w:hAnsi="&amp;quot"/>
                <w:szCs w:val="24"/>
              </w:rPr>
              <w:t xml:space="preserve">Participation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4FC72D6E" w:rsidR="00683365" w:rsidRPr="00683365" w:rsidRDefault="001C29D6" w:rsidP="00683365">
            <w:pPr>
              <w:spacing w:after="0" w:line="256" w:lineRule="auto"/>
              <w:ind w:left="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699A501B"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10 points for thoroughly responding to question and providing a comment to another peer’s comment.</w:t>
            </w:r>
          </w:p>
        </w:tc>
      </w:tr>
      <w:tr w:rsidR="00683365" w:rsidRPr="00683365"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after="0" w:line="256" w:lineRule="auto"/>
              <w:ind w:left="0" w:right="90" w:firstLine="0"/>
              <w:jc w:val="right"/>
              <w:rPr>
                <w:rFonts w:ascii="&amp;quot" w:hAnsi="&amp;quot"/>
                <w:szCs w:val="24"/>
              </w:rPr>
            </w:pPr>
            <w:r w:rsidRPr="00683365">
              <w:rPr>
                <w:rFonts w:ascii="&amp;quot" w:hAnsi="&amp;quot"/>
                <w:b/>
                <w:bCs/>
                <w:szCs w:val="24"/>
              </w:rPr>
              <w:t>Total:</w:t>
            </w:r>
            <w:r w:rsidRPr="00683365">
              <w:rPr>
                <w:rFonts w:ascii="inherit" w:hAnsi="inherit"/>
                <w:b/>
                <w:bCs/>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spacing w:after="0" w:line="240" w:lineRule="auto"/>
              <w:ind w:left="0" w:firstLine="0"/>
              <w:rPr>
                <w:rFonts w:ascii="&amp;quot" w:hAnsi="&amp;quot"/>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4625FFF5" w:rsidR="00683365" w:rsidRPr="00683365" w:rsidRDefault="001C29D6" w:rsidP="00683365">
            <w:pPr>
              <w:spacing w:after="0" w:line="256" w:lineRule="auto"/>
              <w:ind w:left="0" w:right="355" w:firstLine="0"/>
              <w:jc w:val="right"/>
              <w:rPr>
                <w:rFonts w:ascii="&amp;quot" w:hAnsi="&amp;quot"/>
                <w:szCs w:val="24"/>
              </w:rPr>
            </w:pPr>
            <w:r>
              <w:rPr>
                <w:rFonts w:ascii="&amp;quot" w:hAnsi="&amp;quot"/>
                <w:szCs w:val="24"/>
              </w:rPr>
              <w:t>100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3739D313" w:rsidR="00683365" w:rsidRPr="00683365" w:rsidRDefault="001C29D6" w:rsidP="00683365">
            <w:pPr>
              <w:spacing w:after="0" w:line="256" w:lineRule="auto"/>
              <w:ind w:left="85" w:right="175" w:firstLine="0"/>
              <w:jc w:val="right"/>
              <w:rPr>
                <w:rFonts w:ascii="&amp;quot" w:hAnsi="&amp;quot"/>
                <w:szCs w:val="24"/>
              </w:rPr>
            </w:pPr>
            <w:r>
              <w:rPr>
                <w:rFonts w:ascii="&amp;quot" w:hAnsi="&amp;quot"/>
                <w:b/>
                <w:bCs/>
                <w:szCs w:val="24"/>
              </w:rPr>
              <w:t xml:space="preserve">100 </w:t>
            </w:r>
            <w:r w:rsidR="00683365" w:rsidRPr="00683365">
              <w:rPr>
                <w:rFonts w:ascii="&amp;quot" w:hAnsi="&amp;quot"/>
                <w:b/>
                <w:bCs/>
                <w:szCs w:val="24"/>
              </w:rPr>
              <w:t xml:space="preserve"> points is equivalent to 100%</w:t>
            </w:r>
          </w:p>
        </w:tc>
      </w:tr>
    </w:tbl>
    <w:p w14:paraId="12417116" w14:textId="77777777" w:rsidR="00683365" w:rsidRPr="00683365" w:rsidRDefault="00683365" w:rsidP="00683365">
      <w:pPr>
        <w:spacing w:after="0" w:line="240" w:lineRule="auto"/>
        <w:ind w:left="0" w:firstLine="0"/>
        <w:textAlignment w:val="baseline"/>
        <w:rPr>
          <w:rFonts w:ascii="Calibri" w:hAnsi="Calibri" w:cs="Calibri"/>
          <w:szCs w:val="24"/>
        </w:rPr>
      </w:pPr>
    </w:p>
    <w:p w14:paraId="623DC0B8" w14:textId="3CFFED0A" w:rsidR="00DE7E15" w:rsidRDefault="00CF6275" w:rsidP="0032636C">
      <w:pPr>
        <w:spacing w:line="276" w:lineRule="auto"/>
        <w:ind w:left="-5"/>
      </w:pPr>
      <w:r>
        <w:t>Assignment grades will be managed and always available t</w:t>
      </w:r>
      <w:r w:rsidR="00BE78AB">
        <w:t>o the student through LMS</w:t>
      </w:r>
      <w:r>
        <w:t xml:space="preserve">, and final letter grades will be determined in accordance with the Beal College grading scale articulated on page 27 of the Course Catalog. </w:t>
      </w:r>
    </w:p>
    <w:p w14:paraId="1A8A2E7D" w14:textId="394AE1AC" w:rsidR="00DE7E15" w:rsidRDefault="00DE7E15" w:rsidP="00B43FED">
      <w:pPr>
        <w:spacing w:after="0" w:line="276" w:lineRule="auto"/>
        <w:ind w:left="0" w:firstLine="0"/>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3AC01A44"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w:t>
      </w:r>
    </w:p>
    <w:p w14:paraId="4B21C405" w14:textId="76BC8408"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p>
    <w:p w14:paraId="1D5F1C8C" w14:textId="33D9FC6A" w:rsidR="00DE7E15" w:rsidRDefault="00CF6275" w:rsidP="002C556B">
      <w:pPr>
        <w:spacing w:before="240" w:line="276" w:lineRule="auto"/>
        <w:ind w:left="-5"/>
        <w:jc w:val="both"/>
      </w:pPr>
      <w:r>
        <w:rPr>
          <w:b/>
        </w:rPr>
        <w:t>Announcements</w:t>
      </w:r>
      <w:r w:rsidR="00BE78AB">
        <w:t>:</w:t>
      </w:r>
      <w:r w:rsidR="00D45F51">
        <w:t xml:space="preserve"> </w:t>
      </w:r>
      <w:r w:rsidR="00BE78AB">
        <w:t xml:space="preserve">the instructor will use LMS </w:t>
      </w:r>
      <w:r>
        <w:t xml:space="preserve">to communicate any changes to the course schedule, including delays or cancellations of class sessions, amendments to assignment descriptions or rubrics, and additions or adjustments to weekly readings and course materials. </w:t>
      </w:r>
    </w:p>
    <w:p w14:paraId="3DC6EAB1" w14:textId="77777777" w:rsidR="00F359B2" w:rsidRDefault="00F359B2" w:rsidP="008A3F2D">
      <w:pPr>
        <w:pStyle w:val="ListParagraph"/>
        <w:spacing w:before="240" w:after="0" w:line="360" w:lineRule="auto"/>
        <w:ind w:left="0" w:firstLine="0"/>
        <w:contextualSpacing w:val="0"/>
        <w:jc w:val="center"/>
        <w:rPr>
          <w:b/>
        </w:rPr>
      </w:pPr>
      <w:bookmarkStart w:id="2" w:name="_Hlk20138414"/>
    </w:p>
    <w:p w14:paraId="1326648A" w14:textId="77777777" w:rsidR="00F359B2" w:rsidRDefault="00F359B2" w:rsidP="008A3F2D">
      <w:pPr>
        <w:pStyle w:val="ListParagraph"/>
        <w:spacing w:before="240" w:after="0" w:line="360" w:lineRule="auto"/>
        <w:ind w:left="0" w:firstLine="0"/>
        <w:contextualSpacing w:val="0"/>
        <w:jc w:val="center"/>
        <w:rPr>
          <w:b/>
        </w:rPr>
      </w:pPr>
    </w:p>
    <w:p w14:paraId="42EBCC9D" w14:textId="77777777" w:rsidR="00F359B2" w:rsidRDefault="00F359B2" w:rsidP="008A3F2D">
      <w:pPr>
        <w:pStyle w:val="ListParagraph"/>
        <w:spacing w:before="240" w:after="0" w:line="360" w:lineRule="auto"/>
        <w:ind w:left="0" w:firstLine="0"/>
        <w:contextualSpacing w:val="0"/>
        <w:jc w:val="center"/>
        <w:rPr>
          <w:b/>
        </w:rPr>
      </w:pPr>
    </w:p>
    <w:p w14:paraId="0CB67EB3" w14:textId="4C460880" w:rsidR="008A3F2D" w:rsidRPr="0024457C" w:rsidRDefault="00606BDA" w:rsidP="008A3F2D">
      <w:pPr>
        <w:pStyle w:val="ListParagraph"/>
        <w:spacing w:before="240" w:after="0" w:line="360" w:lineRule="auto"/>
        <w:ind w:left="0" w:firstLine="0"/>
        <w:contextualSpacing w:val="0"/>
        <w:jc w:val="center"/>
        <w:rPr>
          <w:b/>
        </w:rPr>
      </w:pPr>
      <w:r>
        <w:rPr>
          <w:b/>
        </w:rPr>
        <w:lastRenderedPageBreak/>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F359B2">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F359B2">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F359B2">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F359B2">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F359B2">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F359B2">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F359B2">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F359B2">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F359B2">
            <w:pPr>
              <w:ind w:left="-47"/>
              <w:jc w:val="center"/>
              <w:rPr>
                <w:color w:val="212121"/>
                <w:sz w:val="22"/>
              </w:rPr>
            </w:pPr>
            <w:r w:rsidRPr="002B61C4">
              <w:rPr>
                <w:sz w:val="22"/>
              </w:rPr>
              <w:t>3.0</w:t>
            </w:r>
          </w:p>
        </w:tc>
      </w:tr>
      <w:tr w:rsidR="008A3F2D" w:rsidRPr="002B61C4" w14:paraId="60B8146B"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F359B2">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F359B2">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F359B2">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F359B2">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F359B2">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F359B2">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F359B2">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F359B2">
            <w:pPr>
              <w:jc w:val="center"/>
              <w:rPr>
                <w:color w:val="212121"/>
                <w:sz w:val="22"/>
              </w:rPr>
            </w:pPr>
            <w:r w:rsidRPr="002B61C4">
              <w:rPr>
                <w:sz w:val="22"/>
              </w:rPr>
              <w:t>1.0</w:t>
            </w:r>
          </w:p>
        </w:tc>
      </w:tr>
      <w:tr w:rsidR="008A3F2D" w:rsidRPr="002B61C4" w14:paraId="375526DB"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F359B2">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F359B2">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F359B2">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F359B2">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F359B2">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F359B2">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F359B2">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F359B2">
            <w:pPr>
              <w:jc w:val="center"/>
              <w:rPr>
                <w:color w:val="212121"/>
                <w:sz w:val="22"/>
              </w:rPr>
            </w:pPr>
            <w:r w:rsidRPr="002B61C4">
              <w:rPr>
                <w:sz w:val="22"/>
              </w:rPr>
              <w:t>0.0</w:t>
            </w:r>
          </w:p>
        </w:tc>
      </w:tr>
      <w:tr w:rsidR="008A3F2D" w:rsidRPr="002B61C4" w14:paraId="2EC2F6C0"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F359B2">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F359B2">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F359B2">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F359B2">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F359B2">
            <w:pPr>
              <w:jc w:val="center"/>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F359B2">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F359B2">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F359B2">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p w14:paraId="53538941" w14:textId="77777777" w:rsidR="008A3F2D" w:rsidRPr="002B61C4" w:rsidRDefault="008A3F2D" w:rsidP="008A3F2D">
      <w:pPr>
        <w:pStyle w:val="NoSpacing"/>
        <w:rPr>
          <w:rFonts w:cs="Times New Roman"/>
          <w:sz w:val="22"/>
        </w:rPr>
      </w:pPr>
    </w:p>
    <w:p w14:paraId="46C55BC7" w14:textId="77777777" w:rsidR="008A3F2D" w:rsidRPr="002B61C4" w:rsidRDefault="008A3F2D" w:rsidP="008A3F2D">
      <w:pPr>
        <w:pStyle w:val="Standard"/>
        <w:spacing w:after="200" w:line="276" w:lineRule="auto"/>
        <w:rPr>
          <w:rFonts w:eastAsia="Calibri"/>
          <w:b/>
          <w:sz w:val="22"/>
          <w:szCs w:val="22"/>
        </w:rPr>
      </w:pPr>
    </w:p>
    <w:p w14:paraId="1C5EC0FB" w14:textId="77777777" w:rsidR="008A3F2D" w:rsidRPr="002B61C4" w:rsidRDefault="008A3F2D" w:rsidP="008A3F2D">
      <w:pPr>
        <w:pStyle w:val="Standard"/>
        <w:spacing w:after="200" w:line="276" w:lineRule="auto"/>
        <w:rPr>
          <w:rFonts w:eastAsia="Calibri"/>
          <w:b/>
          <w:sz w:val="22"/>
          <w:szCs w:val="22"/>
        </w:rPr>
      </w:pPr>
    </w:p>
    <w:p w14:paraId="7A1E0EEF" w14:textId="77777777" w:rsidR="008A3F2D" w:rsidRDefault="008A3F2D" w:rsidP="008A3F2D">
      <w:pPr>
        <w:pStyle w:val="ListParagraph"/>
        <w:spacing w:before="240" w:after="0" w:line="360" w:lineRule="auto"/>
        <w:ind w:left="0" w:firstLine="0"/>
        <w:contextualSpacing w:val="0"/>
      </w:pPr>
    </w:p>
    <w:bookmarkEnd w:id="2"/>
    <w:p w14:paraId="5124D2C4" w14:textId="77777777" w:rsidR="008A3F2D" w:rsidRDefault="008A3F2D" w:rsidP="002C556B">
      <w:pPr>
        <w:spacing w:before="240" w:line="276" w:lineRule="auto"/>
        <w:ind w:left="-5"/>
        <w:jc w:val="both"/>
      </w:pPr>
    </w:p>
    <w:bookmarkEnd w:id="1"/>
    <w:p w14:paraId="64D6EAD1" w14:textId="3EF7E349" w:rsidR="0096283D" w:rsidRDefault="0096283D">
      <w:pPr>
        <w:spacing w:after="160" w:line="259" w:lineRule="auto"/>
        <w:ind w:left="0" w:firstLine="0"/>
      </w:pPr>
      <w:r>
        <w:br w:type="page"/>
      </w:r>
    </w:p>
    <w:p w14:paraId="61D25149" w14:textId="77777777" w:rsidR="001E4F0B" w:rsidRDefault="001E4F0B" w:rsidP="001E4F0B">
      <w:pPr>
        <w:spacing w:after="0" w:line="259" w:lineRule="auto"/>
        <w:ind w:left="-5"/>
        <w:jc w:val="center"/>
      </w:pPr>
      <w:r>
        <w:rPr>
          <w:b/>
        </w:rPr>
        <w:lastRenderedPageBreak/>
        <w:t>COURSE SCHEDULE</w:t>
      </w:r>
    </w:p>
    <w:p w14:paraId="5C854358" w14:textId="16CC3AF8" w:rsidR="001E4F0B" w:rsidRDefault="001E4F0B" w:rsidP="001E4F0B">
      <w:pPr>
        <w:spacing w:after="0" w:line="259" w:lineRule="auto"/>
        <w:ind w:left="0" w:firstLine="0"/>
      </w:pPr>
    </w:p>
    <w:p w14:paraId="1FD2F017" w14:textId="77777777" w:rsidR="00BD6FD4" w:rsidRDefault="001E4F0B" w:rsidP="001E4F0B">
      <w:pPr>
        <w:spacing w:after="0" w:line="259" w:lineRule="auto"/>
        <w:ind w:left="-5"/>
        <w:rPr>
          <w:b/>
        </w:rPr>
      </w:pPr>
      <w:r>
        <w:rPr>
          <w:b/>
        </w:rPr>
        <w:t xml:space="preserve">Week </w:t>
      </w:r>
      <w:r w:rsidR="00BD6FD4">
        <w:rPr>
          <w:b/>
        </w:rPr>
        <w:t>1</w:t>
      </w:r>
    </w:p>
    <w:p w14:paraId="2D379D57" w14:textId="77777777" w:rsidR="00F359B2" w:rsidRDefault="00F359B2" w:rsidP="00F359B2">
      <w:pPr>
        <w:pStyle w:val="NoSpacing"/>
        <w:rPr>
          <w:rFonts w:cs="Times New Roman"/>
          <w:b w:val="0"/>
          <w:sz w:val="28"/>
          <w:szCs w:val="28"/>
        </w:rPr>
      </w:pPr>
    </w:p>
    <w:p w14:paraId="0C00F89A" w14:textId="772AD1A9" w:rsidR="001E4F0B" w:rsidRDefault="00F359B2" w:rsidP="00F359B2">
      <w:pPr>
        <w:pBdr>
          <w:bottom w:val="single" w:sz="4" w:space="1" w:color="auto"/>
        </w:pBdr>
        <w:spacing w:after="0" w:line="259" w:lineRule="auto"/>
        <w:ind w:left="0" w:firstLine="0"/>
      </w:pPr>
      <w:r>
        <w:rPr>
          <w:b/>
          <w:sz w:val="28"/>
          <w:szCs w:val="28"/>
        </w:rPr>
        <w:t xml:space="preserve">Assignment 1: </w:t>
      </w:r>
      <w:r>
        <w:rPr>
          <w:sz w:val="28"/>
          <w:szCs w:val="28"/>
        </w:rPr>
        <w:t>write a one p</w:t>
      </w:r>
      <w:r w:rsidR="00B339E5">
        <w:rPr>
          <w:sz w:val="28"/>
          <w:szCs w:val="28"/>
        </w:rPr>
        <w:t>age paper on how solid wire GMAW</w:t>
      </w:r>
      <w:r>
        <w:rPr>
          <w:sz w:val="28"/>
          <w:szCs w:val="28"/>
        </w:rPr>
        <w:t xml:space="preserve"> relates to fabrication.</w:t>
      </w:r>
    </w:p>
    <w:p w14:paraId="1C4DF1A2" w14:textId="2A2DEA35" w:rsidR="001E4F0B" w:rsidRDefault="001E4F0B" w:rsidP="006076B5">
      <w:pPr>
        <w:spacing w:before="240" w:after="0" w:line="259" w:lineRule="auto"/>
        <w:ind w:left="0" w:hanging="14"/>
      </w:pPr>
      <w:r>
        <w:rPr>
          <w:b/>
        </w:rPr>
        <w:t xml:space="preserve">Week 2 </w:t>
      </w:r>
    </w:p>
    <w:p w14:paraId="7BB36A75" w14:textId="598162B1" w:rsidR="00BD6FD4" w:rsidRPr="00F359B2" w:rsidRDefault="00F359B2" w:rsidP="0096283D">
      <w:pPr>
        <w:pBdr>
          <w:bottom w:val="single" w:sz="4" w:space="1" w:color="auto"/>
        </w:pBdr>
        <w:spacing w:after="0" w:line="259" w:lineRule="auto"/>
        <w:ind w:left="0" w:firstLine="0"/>
        <w:rPr>
          <w:b/>
        </w:rPr>
      </w:pPr>
      <w:r w:rsidRPr="00F359B2">
        <w:rPr>
          <w:rStyle w:val="Strong"/>
          <w:sz w:val="28"/>
          <w:szCs w:val="28"/>
          <w:lang w:val="en"/>
        </w:rPr>
        <w:t>Assignment 2</w:t>
      </w:r>
      <w:r>
        <w:rPr>
          <w:rStyle w:val="Strong"/>
          <w:b w:val="0"/>
          <w:sz w:val="28"/>
          <w:szCs w:val="28"/>
          <w:lang w:val="en"/>
        </w:rPr>
        <w:t xml:space="preserve"> </w:t>
      </w:r>
      <w:r w:rsidRPr="00F359B2">
        <w:rPr>
          <w:rStyle w:val="Strong"/>
          <w:b w:val="0"/>
          <w:sz w:val="28"/>
          <w:szCs w:val="28"/>
          <w:lang w:val="en"/>
        </w:rPr>
        <w:t>Write a one page paper on a unique fabrication process that helps aid in custom fabrication (rolls, Press brake etc.)</w:t>
      </w:r>
    </w:p>
    <w:p w14:paraId="12057332" w14:textId="77777777" w:rsidR="0096283D" w:rsidRDefault="0096283D" w:rsidP="001E4F0B">
      <w:pPr>
        <w:spacing w:after="0" w:line="259" w:lineRule="auto"/>
        <w:ind w:left="-5"/>
        <w:rPr>
          <w:b/>
        </w:rPr>
      </w:pPr>
    </w:p>
    <w:p w14:paraId="0D940964" w14:textId="1E3929CE" w:rsidR="001E4F0B" w:rsidRDefault="001E4F0B" w:rsidP="001E4F0B">
      <w:pPr>
        <w:spacing w:after="0" w:line="259" w:lineRule="auto"/>
        <w:ind w:left="-5"/>
      </w:pPr>
      <w:r>
        <w:rPr>
          <w:b/>
        </w:rPr>
        <w:t xml:space="preserve">Week 3 </w:t>
      </w:r>
    </w:p>
    <w:p w14:paraId="51FBA8CC" w14:textId="3376394F" w:rsidR="001E4F0B" w:rsidRPr="00E20315" w:rsidRDefault="00F359B2" w:rsidP="0096283D">
      <w:pPr>
        <w:pBdr>
          <w:bottom w:val="single" w:sz="4" w:space="1" w:color="auto"/>
        </w:pBdr>
        <w:spacing w:after="0" w:line="259" w:lineRule="auto"/>
        <w:ind w:left="0" w:firstLine="0"/>
        <w:rPr>
          <w:sz w:val="22"/>
          <w:szCs w:val="20"/>
        </w:rPr>
      </w:pPr>
      <w:r w:rsidRPr="00C2576E">
        <w:rPr>
          <w:b/>
          <w:sz w:val="28"/>
          <w:szCs w:val="28"/>
        </w:rPr>
        <w:t>Assignment 3:</w:t>
      </w:r>
      <w:r>
        <w:rPr>
          <w:b/>
          <w:sz w:val="28"/>
          <w:szCs w:val="28"/>
        </w:rPr>
        <w:t xml:space="preserve"> </w:t>
      </w:r>
      <w:r>
        <w:rPr>
          <w:sz w:val="28"/>
          <w:szCs w:val="28"/>
        </w:rPr>
        <w:t>write a one page paper on your fabrication project</w:t>
      </w:r>
    </w:p>
    <w:p w14:paraId="68C48AB3" w14:textId="77777777" w:rsidR="0096283D" w:rsidRPr="00C10096" w:rsidRDefault="0096283D" w:rsidP="001E4F0B">
      <w:pPr>
        <w:spacing w:after="0" w:line="259" w:lineRule="auto"/>
        <w:ind w:left="-5"/>
        <w:rPr>
          <w:b/>
          <w:sz w:val="14"/>
        </w:rPr>
      </w:pPr>
    </w:p>
    <w:p w14:paraId="3E876D35" w14:textId="7620F0D8" w:rsidR="001E4F0B" w:rsidRDefault="001E4F0B" w:rsidP="001E4F0B">
      <w:pPr>
        <w:spacing w:after="0" w:line="259" w:lineRule="auto"/>
        <w:ind w:left="-5"/>
      </w:pPr>
      <w:r>
        <w:rPr>
          <w:b/>
        </w:rPr>
        <w:t xml:space="preserve">Week 4 </w:t>
      </w:r>
    </w:p>
    <w:p w14:paraId="4BC0C198" w14:textId="6F513FE3" w:rsidR="00BD6FD4" w:rsidRPr="00B339E5" w:rsidRDefault="00BD6FD4" w:rsidP="00BD6FD4">
      <w:pPr>
        <w:pStyle w:val="NoSpacing"/>
        <w:rPr>
          <w:rFonts w:cs="Times New Roman"/>
          <w:b w:val="0"/>
          <w:sz w:val="28"/>
          <w:szCs w:val="28"/>
        </w:rPr>
      </w:pPr>
      <w:r w:rsidRPr="001C29D6">
        <w:rPr>
          <w:rFonts w:cs="Times New Roman"/>
          <w:b w:val="0"/>
          <w:sz w:val="28"/>
          <w:szCs w:val="28"/>
        </w:rPr>
        <w:t xml:space="preserve"> </w:t>
      </w:r>
      <w:r w:rsidR="00B339E5" w:rsidRPr="00B339E5">
        <w:rPr>
          <w:rFonts w:cs="Times New Roman"/>
          <w:sz w:val="28"/>
          <w:szCs w:val="28"/>
        </w:rPr>
        <w:t>Assignment 4:</w:t>
      </w:r>
      <w:r w:rsidR="00B339E5">
        <w:rPr>
          <w:rFonts w:cs="Times New Roman"/>
          <w:b w:val="0"/>
          <w:sz w:val="28"/>
          <w:szCs w:val="28"/>
        </w:rPr>
        <w:t xml:space="preserve"> </w:t>
      </w:r>
      <w:r w:rsidR="00B339E5" w:rsidRPr="00B339E5">
        <w:rPr>
          <w:rFonts w:cs="Times New Roman"/>
          <w:b w:val="0"/>
          <w:sz w:val="28"/>
          <w:szCs w:val="28"/>
        </w:rPr>
        <w:t xml:space="preserve">write a one page paper on important factors learned to help make a fabrication shop run smoother and what you would do if </w:t>
      </w:r>
      <w:r w:rsidR="00B339E5">
        <w:rPr>
          <w:rFonts w:cs="Times New Roman"/>
          <w:b w:val="0"/>
          <w:sz w:val="28"/>
          <w:szCs w:val="28"/>
        </w:rPr>
        <w:t xml:space="preserve">you owned a shop to make our operation </w:t>
      </w:r>
      <w:r w:rsidR="00B339E5" w:rsidRPr="00B339E5">
        <w:rPr>
          <w:rFonts w:cs="Times New Roman"/>
          <w:b w:val="0"/>
          <w:sz w:val="28"/>
          <w:szCs w:val="28"/>
        </w:rPr>
        <w:t>run smooth.</w:t>
      </w:r>
      <w:bookmarkStart w:id="3" w:name="_GoBack"/>
      <w:bookmarkEnd w:id="3"/>
    </w:p>
    <w:p w14:paraId="05E908B9" w14:textId="77777777" w:rsidR="001E4F0B" w:rsidRPr="00C10096" w:rsidRDefault="001E4F0B" w:rsidP="0096283D">
      <w:pPr>
        <w:pBdr>
          <w:bottom w:val="single" w:sz="4" w:space="1" w:color="auto"/>
        </w:pBdr>
        <w:spacing w:after="0" w:line="259" w:lineRule="auto"/>
        <w:ind w:left="0" w:firstLine="0"/>
        <w:rPr>
          <w:sz w:val="12"/>
        </w:rPr>
      </w:pPr>
    </w:p>
    <w:p w14:paraId="58005A9A" w14:textId="5709D529" w:rsidR="001E4F0B" w:rsidRDefault="001E4F0B" w:rsidP="00C57D73">
      <w:pPr>
        <w:spacing w:before="240" w:after="0" w:line="259" w:lineRule="auto"/>
        <w:ind w:left="-5"/>
      </w:pPr>
      <w:r>
        <w:rPr>
          <w:b/>
        </w:rPr>
        <w:t xml:space="preserve">Week 5 </w:t>
      </w:r>
    </w:p>
    <w:p w14:paraId="6194CCA7" w14:textId="1FA59793" w:rsidR="001C29D6" w:rsidRDefault="00B339E5" w:rsidP="0096283D">
      <w:pPr>
        <w:pBdr>
          <w:bottom w:val="single" w:sz="4" w:space="1" w:color="auto"/>
        </w:pBdr>
        <w:spacing w:after="0" w:line="259" w:lineRule="auto"/>
        <w:ind w:left="0" w:firstLine="0"/>
      </w:pPr>
      <w:r>
        <w:rPr>
          <w:b/>
          <w:sz w:val="28"/>
          <w:szCs w:val="28"/>
        </w:rPr>
        <w:t>Assignment 5</w:t>
      </w:r>
      <w:r w:rsidRPr="00C2576E">
        <w:rPr>
          <w:b/>
          <w:sz w:val="28"/>
          <w:szCs w:val="28"/>
        </w:rPr>
        <w:t>:</w:t>
      </w:r>
      <w:r>
        <w:rPr>
          <w:b/>
          <w:sz w:val="28"/>
          <w:szCs w:val="28"/>
        </w:rPr>
        <w:t xml:space="preserve"> </w:t>
      </w:r>
      <w:r>
        <w:rPr>
          <w:sz w:val="28"/>
          <w:szCs w:val="28"/>
        </w:rPr>
        <w:t xml:space="preserve">write a one page paper on lessons learned with fabrication this mod good bad or indifferent </w:t>
      </w:r>
      <w:r w:rsidRPr="00C2576E">
        <w:rPr>
          <w:sz w:val="28"/>
          <w:szCs w:val="28"/>
        </w:rPr>
        <w:sym w:font="Wingdings" w:char="F04A"/>
      </w:r>
      <w:r>
        <w:rPr>
          <w:sz w:val="28"/>
          <w:szCs w:val="28"/>
        </w:rPr>
        <w:t xml:space="preserve"> how team work plays a big part in success</w:t>
      </w:r>
    </w:p>
    <w:p w14:paraId="3D6A950F" w14:textId="77777777" w:rsidR="0096283D" w:rsidRDefault="0096283D" w:rsidP="001E4F0B">
      <w:pPr>
        <w:spacing w:after="0" w:line="259" w:lineRule="auto"/>
        <w:ind w:left="-5"/>
        <w:rPr>
          <w:b/>
        </w:rPr>
      </w:pPr>
    </w:p>
    <w:p w14:paraId="45897278" w14:textId="22B96529" w:rsidR="001E4F0B" w:rsidRDefault="001E4F0B" w:rsidP="001E4F0B">
      <w:pPr>
        <w:spacing w:after="0" w:line="259" w:lineRule="auto"/>
        <w:ind w:left="-5"/>
      </w:pPr>
      <w:r>
        <w:rPr>
          <w:b/>
        </w:rPr>
        <w:t xml:space="preserve">Week 6 </w:t>
      </w:r>
    </w:p>
    <w:p w14:paraId="43F745B0" w14:textId="23A70A03" w:rsidR="001C29D6" w:rsidRPr="001C29D6" w:rsidRDefault="001C29D6" w:rsidP="001C29D6">
      <w:pPr>
        <w:pStyle w:val="NoSpacing"/>
        <w:rPr>
          <w:rFonts w:cs="Times New Roman"/>
          <w:b w:val="0"/>
          <w:sz w:val="28"/>
          <w:szCs w:val="28"/>
        </w:rPr>
      </w:pPr>
      <w:r w:rsidRPr="001C29D6">
        <w:rPr>
          <w:rFonts w:cs="Times New Roman"/>
          <w:b w:val="0"/>
          <w:sz w:val="28"/>
          <w:szCs w:val="28"/>
        </w:rPr>
        <w:t>Write a two page paper covering the complete process of setti</w:t>
      </w:r>
      <w:r w:rsidR="002A7697">
        <w:rPr>
          <w:rFonts w:cs="Times New Roman"/>
          <w:b w:val="0"/>
          <w:sz w:val="28"/>
          <w:szCs w:val="28"/>
        </w:rPr>
        <w:t>ng up and welding out a SMAW AWS</w:t>
      </w:r>
      <w:r w:rsidRPr="001C29D6">
        <w:rPr>
          <w:rFonts w:cs="Times New Roman"/>
          <w:b w:val="0"/>
          <w:sz w:val="28"/>
          <w:szCs w:val="28"/>
        </w:rPr>
        <w:t xml:space="preserve"> structural bend test. Include acceptance criteria and what will make your test pass or fail amperage settings rod angles polarity time limits hold points </w:t>
      </w:r>
      <w:r>
        <w:rPr>
          <w:rFonts w:cs="Times New Roman"/>
          <w:b w:val="0"/>
          <w:sz w:val="28"/>
          <w:szCs w:val="28"/>
        </w:rPr>
        <w:t>MLA format.</w:t>
      </w:r>
    </w:p>
    <w:p w14:paraId="51BC08E1" w14:textId="77777777" w:rsidR="001E4F0B" w:rsidRDefault="001E4F0B" w:rsidP="0096283D">
      <w:pPr>
        <w:pBdr>
          <w:bottom w:val="single" w:sz="4" w:space="1" w:color="auto"/>
        </w:pBdr>
        <w:spacing w:after="0" w:line="259" w:lineRule="auto"/>
        <w:ind w:left="0" w:firstLine="0"/>
      </w:pPr>
    </w:p>
    <w:p w14:paraId="41AF1268" w14:textId="77777777" w:rsidR="0096283D" w:rsidRDefault="0096283D" w:rsidP="001E4F0B">
      <w:pPr>
        <w:spacing w:after="0" w:line="259" w:lineRule="auto"/>
        <w:ind w:left="-5"/>
        <w:rPr>
          <w:b/>
        </w:rPr>
      </w:pPr>
    </w:p>
    <w:p w14:paraId="35AD8365" w14:textId="3CE53F02" w:rsidR="001E4F0B" w:rsidRDefault="001E4F0B" w:rsidP="00B339E5">
      <w:pPr>
        <w:spacing w:after="0" w:line="259" w:lineRule="auto"/>
        <w:ind w:left="0" w:firstLine="0"/>
      </w:pPr>
      <w:r>
        <w:rPr>
          <w:b/>
        </w:rPr>
        <w:t xml:space="preserve">Week 7 </w:t>
      </w:r>
    </w:p>
    <w:p w14:paraId="24FD1BE9" w14:textId="4D89612A" w:rsidR="001E4F0B" w:rsidRDefault="00B339E5" w:rsidP="0096283D">
      <w:pPr>
        <w:pBdr>
          <w:bottom w:val="single" w:sz="4" w:space="1" w:color="auto"/>
        </w:pBdr>
        <w:spacing w:after="0" w:line="259" w:lineRule="auto"/>
        <w:ind w:left="0" w:firstLine="0"/>
        <w:rPr>
          <w:sz w:val="28"/>
          <w:szCs w:val="28"/>
        </w:rPr>
      </w:pPr>
      <w:r>
        <w:rPr>
          <w:sz w:val="28"/>
          <w:szCs w:val="28"/>
        </w:rPr>
        <w:t xml:space="preserve">Work on final assignment </w:t>
      </w:r>
    </w:p>
    <w:p w14:paraId="637F0975" w14:textId="77777777" w:rsidR="001C29D6" w:rsidRDefault="001C29D6" w:rsidP="0096283D">
      <w:pPr>
        <w:pBdr>
          <w:bottom w:val="single" w:sz="4" w:space="1" w:color="auto"/>
        </w:pBdr>
        <w:spacing w:after="0" w:line="259" w:lineRule="auto"/>
        <w:ind w:left="0" w:firstLine="0"/>
      </w:pPr>
    </w:p>
    <w:p w14:paraId="65E691CC" w14:textId="77777777" w:rsidR="0096283D" w:rsidRDefault="0096283D" w:rsidP="001E4F0B">
      <w:pPr>
        <w:spacing w:after="0" w:line="259" w:lineRule="auto"/>
        <w:ind w:left="-5"/>
        <w:rPr>
          <w:b/>
        </w:rPr>
      </w:pPr>
    </w:p>
    <w:p w14:paraId="42A52461" w14:textId="54716625" w:rsidR="00B339E5" w:rsidRPr="00B339E5" w:rsidRDefault="00B339E5" w:rsidP="00B339E5">
      <w:pPr>
        <w:spacing w:after="0" w:line="259" w:lineRule="auto"/>
        <w:ind w:left="-5"/>
        <w:rPr>
          <w:b/>
          <w:sz w:val="28"/>
          <w:szCs w:val="28"/>
        </w:rPr>
      </w:pPr>
      <w:r w:rsidRPr="00B339E5">
        <w:rPr>
          <w:b/>
          <w:sz w:val="28"/>
          <w:szCs w:val="28"/>
        </w:rPr>
        <w:t>Week 8</w:t>
      </w:r>
    </w:p>
    <w:p w14:paraId="175CE538" w14:textId="0C375ADA" w:rsidR="001E4F0B" w:rsidRDefault="00B339E5" w:rsidP="00B339E5">
      <w:pPr>
        <w:spacing w:after="0" w:line="259" w:lineRule="auto"/>
        <w:ind w:left="-5"/>
      </w:pPr>
      <w:r w:rsidRPr="00B339E5">
        <w:rPr>
          <w:b/>
          <w:sz w:val="28"/>
          <w:szCs w:val="28"/>
        </w:rPr>
        <w:t>Final Assignment:</w:t>
      </w:r>
      <w:r>
        <w:rPr>
          <w:sz w:val="28"/>
          <w:szCs w:val="28"/>
        </w:rPr>
        <w:t xml:space="preserve"> Turn</w:t>
      </w:r>
      <w:r>
        <w:rPr>
          <w:sz w:val="28"/>
          <w:szCs w:val="28"/>
        </w:rPr>
        <w:t xml:space="preserve"> in a binder with Bill of materials, printed color photos of the project, invoice to the customer, blue print and all drawings and plans</w:t>
      </w:r>
    </w:p>
    <w:sectPr w:rsidR="001E4F0B">
      <w:headerReference w:type="even" r:id="rId8"/>
      <w:headerReference w:type="default" r:id="rId9"/>
      <w:footerReference w:type="even" r:id="rId10"/>
      <w:footerReference w:type="default" r:id="rId11"/>
      <w:headerReference w:type="first" r:id="rId12"/>
      <w:footerReference w:type="first" r:id="rId13"/>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9EEA0" w14:textId="77777777" w:rsidR="00F359B2" w:rsidRDefault="00F359B2">
      <w:pPr>
        <w:spacing w:after="0" w:line="240" w:lineRule="auto"/>
      </w:pPr>
      <w:r>
        <w:separator/>
      </w:r>
    </w:p>
  </w:endnote>
  <w:endnote w:type="continuationSeparator" w:id="0">
    <w:p w14:paraId="3AD197AC" w14:textId="77777777" w:rsidR="00F359B2" w:rsidRDefault="00F359B2">
      <w:pPr>
        <w:spacing w:after="0" w:line="240" w:lineRule="auto"/>
      </w:pPr>
      <w:r>
        <w:continuationSeparator/>
      </w:r>
    </w:p>
  </w:endnote>
  <w:endnote w:type="continuationNotice" w:id="1">
    <w:p w14:paraId="200B7D4B" w14:textId="77777777" w:rsidR="00F359B2" w:rsidRDefault="00F359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BC87" w14:textId="77777777" w:rsidR="00F359B2" w:rsidRDefault="00F359B2">
    <w:pPr>
      <w:spacing w:after="0" w:line="259" w:lineRule="auto"/>
      <w:ind w:left="0" w:firstLine="0"/>
    </w:pPr>
    <w:r>
      <w:t xml:space="preserve"> </w:t>
    </w:r>
    <w:r>
      <w:tab/>
      <w:t xml:space="preserve"> </w:t>
    </w:r>
    <w:r>
      <w:tab/>
      <w:t xml:space="preserve"> </w:t>
    </w:r>
  </w:p>
  <w:p w14:paraId="3FD76AD9" w14:textId="77777777" w:rsidR="00F359B2" w:rsidRDefault="00F359B2">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97BC6" w14:textId="77777777" w:rsidR="00F359B2" w:rsidRDefault="00F359B2">
    <w:pPr>
      <w:spacing w:after="0" w:line="259" w:lineRule="auto"/>
      <w:ind w:left="0" w:firstLine="0"/>
    </w:pPr>
    <w:r>
      <w:t xml:space="preserve"> </w:t>
    </w:r>
    <w:r>
      <w:tab/>
      <w:t xml:space="preserve"> </w:t>
    </w:r>
    <w:r>
      <w:tab/>
      <w:t xml:space="preserve"> </w:t>
    </w:r>
  </w:p>
  <w:p w14:paraId="01FE5AFC" w14:textId="583BE0D4" w:rsidR="00F359B2" w:rsidRDefault="00F359B2">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07/27/19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7D5E" w14:textId="77777777" w:rsidR="00F359B2" w:rsidRDefault="00F359B2">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7225E" w14:textId="77777777" w:rsidR="00F359B2" w:rsidRDefault="00F359B2">
      <w:pPr>
        <w:spacing w:after="0" w:line="240" w:lineRule="auto"/>
      </w:pPr>
      <w:r>
        <w:separator/>
      </w:r>
    </w:p>
  </w:footnote>
  <w:footnote w:type="continuationSeparator" w:id="0">
    <w:p w14:paraId="11046F33" w14:textId="77777777" w:rsidR="00F359B2" w:rsidRDefault="00F359B2">
      <w:pPr>
        <w:spacing w:after="0" w:line="240" w:lineRule="auto"/>
      </w:pPr>
      <w:r>
        <w:continuationSeparator/>
      </w:r>
    </w:p>
  </w:footnote>
  <w:footnote w:type="continuationNotice" w:id="1">
    <w:p w14:paraId="7C879A85" w14:textId="77777777" w:rsidR="00F359B2" w:rsidRDefault="00F359B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A8556" w14:textId="77777777" w:rsidR="00F359B2" w:rsidRDefault="00F359B2">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F359B2" w:rsidRDefault="00F359B2">
    <w:pPr>
      <w:spacing w:after="0" w:line="259" w:lineRule="auto"/>
      <w:ind w:left="65" w:firstLine="0"/>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07E2B" w14:textId="77777777" w:rsidR="00F359B2" w:rsidRDefault="00F359B2">
    <w:pPr>
      <w:spacing w:after="0" w:line="259" w:lineRule="auto"/>
      <w:ind w:left="0" w:right="-5" w:firstLine="0"/>
      <w:jc w:val="right"/>
    </w:pPr>
    <w:r>
      <w:fldChar w:fldCharType="begin"/>
    </w:r>
    <w:r>
      <w:instrText xml:space="preserve"> PAGE   \* MERGEFORMAT </w:instrText>
    </w:r>
    <w:r>
      <w:fldChar w:fldCharType="separate"/>
    </w:r>
    <w:r w:rsidR="00B339E5">
      <w:rPr>
        <w:noProof/>
      </w:rPr>
      <w:t>2</w:t>
    </w:r>
    <w:r>
      <w:fldChar w:fldCharType="end"/>
    </w:r>
    <w:r>
      <w:t xml:space="preserve"> </w:t>
    </w:r>
  </w:p>
  <w:p w14:paraId="01E4FA29" w14:textId="77777777" w:rsidR="00F359B2" w:rsidRDefault="00F359B2">
    <w:pPr>
      <w:spacing w:after="0" w:line="259" w:lineRule="auto"/>
      <w:ind w:left="65" w:firstLine="0"/>
      <w:jc w:val="cent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40A8" w14:textId="77777777" w:rsidR="00F359B2" w:rsidRDefault="00F359B2">
    <w:pPr>
      <w:spacing w:after="160" w:line="259"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15"/>
    <w:rsid w:val="00004DD9"/>
    <w:rsid w:val="000134F0"/>
    <w:rsid w:val="00030B20"/>
    <w:rsid w:val="00030E01"/>
    <w:rsid w:val="000418BC"/>
    <w:rsid w:val="0004547B"/>
    <w:rsid w:val="00065053"/>
    <w:rsid w:val="00084740"/>
    <w:rsid w:val="00090016"/>
    <w:rsid w:val="00090BBD"/>
    <w:rsid w:val="00095BA8"/>
    <w:rsid w:val="000C2361"/>
    <w:rsid w:val="000C287F"/>
    <w:rsid w:val="000D201D"/>
    <w:rsid w:val="000D4DCA"/>
    <w:rsid w:val="000E1834"/>
    <w:rsid w:val="000F3075"/>
    <w:rsid w:val="00106082"/>
    <w:rsid w:val="001311B5"/>
    <w:rsid w:val="001456DD"/>
    <w:rsid w:val="001503B1"/>
    <w:rsid w:val="00157B3C"/>
    <w:rsid w:val="001654B0"/>
    <w:rsid w:val="0018221F"/>
    <w:rsid w:val="001A2DE8"/>
    <w:rsid w:val="001B2251"/>
    <w:rsid w:val="001C29D6"/>
    <w:rsid w:val="001C2B60"/>
    <w:rsid w:val="001E4F0B"/>
    <w:rsid w:val="00201B4E"/>
    <w:rsid w:val="0020208D"/>
    <w:rsid w:val="00204091"/>
    <w:rsid w:val="002156B6"/>
    <w:rsid w:val="00222F86"/>
    <w:rsid w:val="0022764A"/>
    <w:rsid w:val="0024146B"/>
    <w:rsid w:val="0024317D"/>
    <w:rsid w:val="00244EFB"/>
    <w:rsid w:val="002557FF"/>
    <w:rsid w:val="00263F5C"/>
    <w:rsid w:val="002719A5"/>
    <w:rsid w:val="002934E2"/>
    <w:rsid w:val="00295FF8"/>
    <w:rsid w:val="002A7697"/>
    <w:rsid w:val="002B3A85"/>
    <w:rsid w:val="002C556B"/>
    <w:rsid w:val="002C59D1"/>
    <w:rsid w:val="002E5B0A"/>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41626D"/>
    <w:rsid w:val="00420130"/>
    <w:rsid w:val="00430A4C"/>
    <w:rsid w:val="004329F3"/>
    <w:rsid w:val="00432F26"/>
    <w:rsid w:val="00435A6F"/>
    <w:rsid w:val="00440825"/>
    <w:rsid w:val="00444936"/>
    <w:rsid w:val="00461415"/>
    <w:rsid w:val="00475642"/>
    <w:rsid w:val="00490529"/>
    <w:rsid w:val="00492C4A"/>
    <w:rsid w:val="00495A5A"/>
    <w:rsid w:val="004A6FB2"/>
    <w:rsid w:val="004B1E7F"/>
    <w:rsid w:val="004B1F64"/>
    <w:rsid w:val="004C643E"/>
    <w:rsid w:val="004D31F8"/>
    <w:rsid w:val="004E056E"/>
    <w:rsid w:val="004E3586"/>
    <w:rsid w:val="00504F73"/>
    <w:rsid w:val="00522249"/>
    <w:rsid w:val="00544081"/>
    <w:rsid w:val="005A60D2"/>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4F26"/>
    <w:rsid w:val="006F6C22"/>
    <w:rsid w:val="0073149B"/>
    <w:rsid w:val="0074385E"/>
    <w:rsid w:val="00744C42"/>
    <w:rsid w:val="00752A7B"/>
    <w:rsid w:val="00771E91"/>
    <w:rsid w:val="00781B15"/>
    <w:rsid w:val="00785A19"/>
    <w:rsid w:val="0079077C"/>
    <w:rsid w:val="00793206"/>
    <w:rsid w:val="007A4E8D"/>
    <w:rsid w:val="007B2036"/>
    <w:rsid w:val="007C14D2"/>
    <w:rsid w:val="007D74D4"/>
    <w:rsid w:val="007E3982"/>
    <w:rsid w:val="007F4B3F"/>
    <w:rsid w:val="007F5498"/>
    <w:rsid w:val="00815868"/>
    <w:rsid w:val="00841F91"/>
    <w:rsid w:val="00854C83"/>
    <w:rsid w:val="0086595C"/>
    <w:rsid w:val="0086726A"/>
    <w:rsid w:val="00877986"/>
    <w:rsid w:val="00880215"/>
    <w:rsid w:val="00892270"/>
    <w:rsid w:val="008A3F2D"/>
    <w:rsid w:val="008B13E3"/>
    <w:rsid w:val="008B32C6"/>
    <w:rsid w:val="008C5E0D"/>
    <w:rsid w:val="008D4464"/>
    <w:rsid w:val="008E596C"/>
    <w:rsid w:val="008E5A1E"/>
    <w:rsid w:val="008F66D0"/>
    <w:rsid w:val="008F7F31"/>
    <w:rsid w:val="0091251E"/>
    <w:rsid w:val="00920600"/>
    <w:rsid w:val="009363D4"/>
    <w:rsid w:val="009378BC"/>
    <w:rsid w:val="009456CF"/>
    <w:rsid w:val="0094731D"/>
    <w:rsid w:val="009558C4"/>
    <w:rsid w:val="00960E53"/>
    <w:rsid w:val="0096283D"/>
    <w:rsid w:val="009650A7"/>
    <w:rsid w:val="009A5559"/>
    <w:rsid w:val="009B77EE"/>
    <w:rsid w:val="009C07E5"/>
    <w:rsid w:val="009D57A2"/>
    <w:rsid w:val="009D70C7"/>
    <w:rsid w:val="009E014D"/>
    <w:rsid w:val="009E126C"/>
    <w:rsid w:val="00A01DBB"/>
    <w:rsid w:val="00A029B0"/>
    <w:rsid w:val="00A05786"/>
    <w:rsid w:val="00A156E9"/>
    <w:rsid w:val="00A2309D"/>
    <w:rsid w:val="00A24AFE"/>
    <w:rsid w:val="00A428A7"/>
    <w:rsid w:val="00A42EB3"/>
    <w:rsid w:val="00A42F83"/>
    <w:rsid w:val="00A62484"/>
    <w:rsid w:val="00A679A3"/>
    <w:rsid w:val="00A67CED"/>
    <w:rsid w:val="00A80F30"/>
    <w:rsid w:val="00A95BC6"/>
    <w:rsid w:val="00A9749E"/>
    <w:rsid w:val="00AB5AB8"/>
    <w:rsid w:val="00AB7000"/>
    <w:rsid w:val="00AD09D7"/>
    <w:rsid w:val="00AD5396"/>
    <w:rsid w:val="00AE49EB"/>
    <w:rsid w:val="00B055AD"/>
    <w:rsid w:val="00B07E48"/>
    <w:rsid w:val="00B2174F"/>
    <w:rsid w:val="00B23459"/>
    <w:rsid w:val="00B30E90"/>
    <w:rsid w:val="00B339E5"/>
    <w:rsid w:val="00B43FED"/>
    <w:rsid w:val="00B54D66"/>
    <w:rsid w:val="00B669C3"/>
    <w:rsid w:val="00B709EF"/>
    <w:rsid w:val="00B70B48"/>
    <w:rsid w:val="00B713F0"/>
    <w:rsid w:val="00B77376"/>
    <w:rsid w:val="00B97996"/>
    <w:rsid w:val="00BA1B5E"/>
    <w:rsid w:val="00BA20BB"/>
    <w:rsid w:val="00BB0194"/>
    <w:rsid w:val="00BB155D"/>
    <w:rsid w:val="00BD6FD4"/>
    <w:rsid w:val="00BE78AB"/>
    <w:rsid w:val="00BF4843"/>
    <w:rsid w:val="00BF7DFC"/>
    <w:rsid w:val="00C02608"/>
    <w:rsid w:val="00C10096"/>
    <w:rsid w:val="00C22F2F"/>
    <w:rsid w:val="00C43267"/>
    <w:rsid w:val="00C561A6"/>
    <w:rsid w:val="00C57D73"/>
    <w:rsid w:val="00C651BB"/>
    <w:rsid w:val="00C75C31"/>
    <w:rsid w:val="00C963A6"/>
    <w:rsid w:val="00C9701A"/>
    <w:rsid w:val="00CB7DCB"/>
    <w:rsid w:val="00CC4E12"/>
    <w:rsid w:val="00CD3D2E"/>
    <w:rsid w:val="00CE3A40"/>
    <w:rsid w:val="00CE5736"/>
    <w:rsid w:val="00CF6275"/>
    <w:rsid w:val="00CF6765"/>
    <w:rsid w:val="00D16A5D"/>
    <w:rsid w:val="00D24D04"/>
    <w:rsid w:val="00D33698"/>
    <w:rsid w:val="00D336C3"/>
    <w:rsid w:val="00D34E08"/>
    <w:rsid w:val="00D45F51"/>
    <w:rsid w:val="00D528F2"/>
    <w:rsid w:val="00D550EA"/>
    <w:rsid w:val="00D624DF"/>
    <w:rsid w:val="00D8167C"/>
    <w:rsid w:val="00D82BE8"/>
    <w:rsid w:val="00D97BA3"/>
    <w:rsid w:val="00DA6D8A"/>
    <w:rsid w:val="00DE7E15"/>
    <w:rsid w:val="00E01DCF"/>
    <w:rsid w:val="00E03C19"/>
    <w:rsid w:val="00E1777A"/>
    <w:rsid w:val="00E20315"/>
    <w:rsid w:val="00E27548"/>
    <w:rsid w:val="00E36D2E"/>
    <w:rsid w:val="00E51477"/>
    <w:rsid w:val="00E60AF2"/>
    <w:rsid w:val="00E61109"/>
    <w:rsid w:val="00E62229"/>
    <w:rsid w:val="00EC2253"/>
    <w:rsid w:val="00EC3877"/>
    <w:rsid w:val="00F00244"/>
    <w:rsid w:val="00F02C3D"/>
    <w:rsid w:val="00F039EF"/>
    <w:rsid w:val="00F11E54"/>
    <w:rsid w:val="00F13B90"/>
    <w:rsid w:val="00F174E3"/>
    <w:rsid w:val="00F26760"/>
    <w:rsid w:val="00F359B2"/>
    <w:rsid w:val="00F451CD"/>
    <w:rsid w:val="00F8446E"/>
    <w:rsid w:val="00F87485"/>
    <w:rsid w:val="00F90FC3"/>
    <w:rsid w:val="00FA0ABF"/>
    <w:rsid w:val="00FA2088"/>
    <w:rsid w:val="00FA5BBD"/>
    <w:rsid w:val="00FA5C2F"/>
    <w:rsid w:val="00FB3E84"/>
    <w:rsid w:val="00FC042A"/>
    <w:rsid w:val="00FC14AA"/>
    <w:rsid w:val="00FC3961"/>
    <w:rsid w:val="00FD6F78"/>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customStyle="1"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uiPriority w:val="1"/>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 w:type="character" w:styleId="Strong">
    <w:name w:val="Strong"/>
    <w:basedOn w:val="DefaultParagraphFont"/>
    <w:uiPriority w:val="22"/>
    <w:qFormat/>
    <w:rsid w:val="00F359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62A48F28</Template>
  <TotalTime>0</TotalTime>
  <Pages>5</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6404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Jesse Crosby</cp:lastModifiedBy>
  <cp:revision>2</cp:revision>
  <cp:lastPrinted>2019-08-01T23:42:00Z</cp:lastPrinted>
  <dcterms:created xsi:type="dcterms:W3CDTF">2019-10-23T11:50:00Z</dcterms:created>
  <dcterms:modified xsi:type="dcterms:W3CDTF">2019-10-23T11:50:00Z</dcterms:modified>
</cp:coreProperties>
</file>